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9A7D7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9A7D7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9A7D7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9A7D7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9A7D7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9A7D7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9A7D7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22237A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9A7D7B">
        <w:rPr>
          <w:b w:val="0"/>
        </w:rPr>
        <w:t xml:space="preserve"> 6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9A7D7B" w:rsidP="00232C8F">
            <w:r>
              <w:t>Заведующий хозяйством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9A7D7B" w:rsidP="00232C8F">
            <w:r>
              <w:t>22181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9A7D7B" w:rsidRPr="009A7D7B">
        <w:rPr>
          <w:rStyle w:val="aa"/>
        </w:rPr>
        <w:t xml:space="preserve"> Служащие,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9A7D7B" w:rsidRPr="009A7D7B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9A7D7B" w:rsidRPr="009A7D7B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9A7D7B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9A7D7B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9A7D7B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9A7D7B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9A7D7B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9A7D7B" w:rsidP="0098630F">
            <w:pPr>
              <w:jc w:val="center"/>
            </w:pPr>
            <w:r>
              <w:t>183-648-323 97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22237A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22237A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9A7D7B" w:rsidRPr="009A7D7B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9A7D7B" w:rsidRPr="009A7D7B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22237A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25B85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25B85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25B8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25B8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E25B8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E25B8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3193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3193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3193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3193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3193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3193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3193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22237A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E25B85" w:rsidRPr="00E25B85">
        <w:rPr>
          <w:i/>
          <w:u w:val="single"/>
        </w:rPr>
        <w:t>1. Рекомендации по улучшению условий труда: не требуются</w:t>
      </w:r>
      <w:r w:rsidR="00E25B85" w:rsidRPr="00E25B85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445E6A" w:rsidRPr="00445E6A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A7D7B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A7D7B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9A7D7B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9A7D7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A7D7B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A7D7B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9A7D7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9A7D7B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9A7D7B" w:rsidRPr="009A7D7B" w:rsidTr="009A7D7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</w:tr>
      <w:tr w:rsidR="009A7D7B" w:rsidRPr="009A7D7B" w:rsidTr="009A7D7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  <w:r w:rsidRPr="009A7D7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  <w:r w:rsidRPr="009A7D7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  <w:r w:rsidRPr="009A7D7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  <w:r w:rsidRPr="009A7D7B">
              <w:rPr>
                <w:vertAlign w:val="superscript"/>
              </w:rPr>
              <w:t>(дата)</w:t>
            </w:r>
          </w:p>
        </w:tc>
      </w:tr>
      <w:tr w:rsidR="009A7D7B" w:rsidRPr="009A7D7B" w:rsidTr="009A7D7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</w:tr>
      <w:tr w:rsidR="009A7D7B" w:rsidRPr="009A7D7B" w:rsidTr="009A7D7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  <w:r w:rsidRPr="009A7D7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  <w:r w:rsidRPr="009A7D7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  <w:r w:rsidRPr="009A7D7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  <w:r w:rsidRPr="009A7D7B">
              <w:rPr>
                <w:vertAlign w:val="superscript"/>
              </w:rPr>
              <w:t>(дата)</w:t>
            </w:r>
          </w:p>
        </w:tc>
      </w:tr>
      <w:tr w:rsidR="009A7D7B" w:rsidRPr="009A7D7B" w:rsidTr="009A7D7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7B" w:rsidRPr="009A7D7B" w:rsidRDefault="009A7D7B" w:rsidP="004E51DC">
            <w:pPr>
              <w:pStyle w:val="a8"/>
            </w:pPr>
          </w:p>
        </w:tc>
      </w:tr>
      <w:tr w:rsidR="009A7D7B" w:rsidRPr="009A7D7B" w:rsidTr="009A7D7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  <w:r w:rsidRPr="009A7D7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  <w:r w:rsidRPr="009A7D7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  <w:r w:rsidRPr="009A7D7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7D7B" w:rsidRPr="009A7D7B" w:rsidRDefault="009A7D7B" w:rsidP="004E51DC">
            <w:pPr>
              <w:pStyle w:val="a8"/>
              <w:rPr>
                <w:vertAlign w:val="superscript"/>
              </w:rPr>
            </w:pPr>
            <w:r w:rsidRPr="009A7D7B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25B85" w:rsidTr="00E25B8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25B85" w:rsidRDefault="00E25B85" w:rsidP="003C5C39">
            <w:pPr>
              <w:pStyle w:val="a8"/>
            </w:pPr>
            <w:r w:rsidRPr="00E25B8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25B8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25B8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25B8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25B85" w:rsidRDefault="00E25B85" w:rsidP="003C5C39">
            <w:pPr>
              <w:pStyle w:val="a8"/>
            </w:pPr>
            <w:r w:rsidRPr="00E25B8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25B8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25B85" w:rsidRDefault="00445E6A" w:rsidP="003C5C39">
            <w:pPr>
              <w:pStyle w:val="a8"/>
            </w:pPr>
            <w:r>
              <w:t>26.11.2020</w:t>
            </w:r>
          </w:p>
        </w:tc>
      </w:tr>
      <w:tr w:rsidR="00EF07A3" w:rsidRPr="00E25B85" w:rsidTr="00E25B8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25B85" w:rsidRDefault="00E25B85" w:rsidP="003C5C39">
            <w:pPr>
              <w:pStyle w:val="a8"/>
              <w:rPr>
                <w:b/>
                <w:vertAlign w:val="superscript"/>
              </w:rPr>
            </w:pPr>
            <w:r w:rsidRPr="00E25B85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EF07A3" w:rsidRPr="00E25B8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25B85" w:rsidRDefault="00E25B85" w:rsidP="00EF07A3">
            <w:pPr>
              <w:pStyle w:val="a8"/>
              <w:rPr>
                <w:b/>
                <w:vertAlign w:val="superscript"/>
              </w:rPr>
            </w:pPr>
            <w:r w:rsidRPr="00E25B8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25B8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25B85" w:rsidRDefault="00E25B85" w:rsidP="00EF07A3">
            <w:pPr>
              <w:pStyle w:val="a8"/>
              <w:rPr>
                <w:b/>
                <w:vertAlign w:val="superscript"/>
              </w:rPr>
            </w:pPr>
            <w:r w:rsidRPr="00E25B8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E25B8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25B85" w:rsidRDefault="00E25B85" w:rsidP="00EF07A3">
            <w:pPr>
              <w:pStyle w:val="a8"/>
              <w:rPr>
                <w:vertAlign w:val="superscript"/>
              </w:rPr>
            </w:pPr>
            <w:r w:rsidRPr="00E25B85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9A7D7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A7D7B" w:rsidP="004E51DC">
            <w:pPr>
              <w:pStyle w:val="a8"/>
            </w:pPr>
            <w:r>
              <w:t>Косовская Татьяна Петровна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9A7D7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37A" w:rsidRDefault="0022237A" w:rsidP="0076042D">
      <w:pPr>
        <w:pStyle w:val="a9"/>
      </w:pPr>
      <w:r>
        <w:separator/>
      </w:r>
    </w:p>
  </w:endnote>
  <w:endnote w:type="continuationSeparator" w:id="0">
    <w:p w:rsidR="0022237A" w:rsidRDefault="00222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9A7D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445E6A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445E6A" w:rsidRPr="00445E6A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37A" w:rsidRDefault="0022237A" w:rsidP="0076042D">
      <w:pPr>
        <w:pStyle w:val="a9"/>
      </w:pPr>
      <w:r>
        <w:separator/>
      </w:r>
    </w:p>
  </w:footnote>
  <w:footnote w:type="continuationSeparator" w:id="0">
    <w:p w:rsidR="0022237A" w:rsidRDefault="00222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Служащие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218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6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C971913C3761484C97CFECC56F31A20F"/>
    <w:docVar w:name="rm_id" w:val="6"/>
    <w:docVar w:name="rm_name" w:val="                                          "/>
    <w:docVar w:name="rm_number" w:val=" 6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22237A"/>
    <w:rsid w:val="000024F1"/>
    <w:rsid w:val="00017AE9"/>
    <w:rsid w:val="00025683"/>
    <w:rsid w:val="00046815"/>
    <w:rsid w:val="0005566C"/>
    <w:rsid w:val="000860ED"/>
    <w:rsid w:val="000905BE"/>
    <w:rsid w:val="000D1F5B"/>
    <w:rsid w:val="00105906"/>
    <w:rsid w:val="00110025"/>
    <w:rsid w:val="001429B1"/>
    <w:rsid w:val="00145419"/>
    <w:rsid w:val="001456F8"/>
    <w:rsid w:val="0015635F"/>
    <w:rsid w:val="001607C8"/>
    <w:rsid w:val="001F4D8D"/>
    <w:rsid w:val="0022237A"/>
    <w:rsid w:val="00232C8F"/>
    <w:rsid w:val="00234932"/>
    <w:rsid w:val="00244615"/>
    <w:rsid w:val="002A0605"/>
    <w:rsid w:val="002E55C6"/>
    <w:rsid w:val="00305B2F"/>
    <w:rsid w:val="00353A66"/>
    <w:rsid w:val="00367816"/>
    <w:rsid w:val="003876C3"/>
    <w:rsid w:val="003C24DB"/>
    <w:rsid w:val="003C5C39"/>
    <w:rsid w:val="0040104A"/>
    <w:rsid w:val="00402CAC"/>
    <w:rsid w:val="00444410"/>
    <w:rsid w:val="00445E6A"/>
    <w:rsid w:val="00481C22"/>
    <w:rsid w:val="004A47AD"/>
    <w:rsid w:val="004C4DB2"/>
    <w:rsid w:val="004E51DC"/>
    <w:rsid w:val="004E5FB2"/>
    <w:rsid w:val="00510595"/>
    <w:rsid w:val="00515C84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31937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31E64"/>
    <w:rsid w:val="00967790"/>
    <w:rsid w:val="0098630F"/>
    <w:rsid w:val="009A7D7B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B012F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25B85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34D51918-322A-4014-9911-F6D5D404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2020-11-20T07:47:00Z</dcterms:created>
  <dcterms:modified xsi:type="dcterms:W3CDTF">2020-11-27T04:51:00Z</dcterms:modified>
</cp:coreProperties>
</file>